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CFED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MILL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fl.1479)</w:t>
      </w:r>
    </w:p>
    <w:p w14:paraId="6729797B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D266157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71118A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Richard Mill.   (C.P.R. 1476-85)</w:t>
      </w:r>
    </w:p>
    <w:p w14:paraId="00BA80D3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ECE025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5F957A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Dec.1479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Combes(q.v.) was granted custody of </w:t>
      </w:r>
      <w:proofErr w:type="gramStart"/>
      <w:r>
        <w:rPr>
          <w:rFonts w:ascii="Times New Roman" w:hAnsi="Times New Roman" w:cs="Times New Roman"/>
          <w:sz w:val="24"/>
          <w:szCs w:val="24"/>
        </w:rPr>
        <w:t>all 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his late father’s manors,</w:t>
      </w:r>
    </w:p>
    <w:p w14:paraId="14F64AD8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lands etc. during his minority.   (ibid.)</w:t>
      </w:r>
    </w:p>
    <w:p w14:paraId="47A1F046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8B82ED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2A7B3D" w14:textId="77777777" w:rsidR="004B5B8E" w:rsidRDefault="004B5B8E" w:rsidP="004B5B8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2021</w:t>
      </w:r>
    </w:p>
    <w:p w14:paraId="509088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DF7A3" w14:textId="77777777" w:rsidR="004B5B8E" w:rsidRDefault="004B5B8E" w:rsidP="009139A6">
      <w:r>
        <w:separator/>
      </w:r>
    </w:p>
  </w:endnote>
  <w:endnote w:type="continuationSeparator" w:id="0">
    <w:p w14:paraId="6FEA7C4B" w14:textId="77777777" w:rsidR="004B5B8E" w:rsidRDefault="004B5B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91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D072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07C4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ECAE9" w14:textId="77777777" w:rsidR="004B5B8E" w:rsidRDefault="004B5B8E" w:rsidP="009139A6">
      <w:r>
        <w:separator/>
      </w:r>
    </w:p>
  </w:footnote>
  <w:footnote w:type="continuationSeparator" w:id="0">
    <w:p w14:paraId="445D4EB2" w14:textId="77777777" w:rsidR="004B5B8E" w:rsidRDefault="004B5B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B310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0FC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BF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B8E"/>
    <w:rsid w:val="000666E0"/>
    <w:rsid w:val="002510B7"/>
    <w:rsid w:val="004B5B8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E43EB"/>
  <w15:chartTrackingRefBased/>
  <w15:docId w15:val="{083D605C-F0CB-4A8A-BE3E-EE2BCDE9B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2021-06-23T20:36:00Z</dcterms:created>
  <dcterms:modified xsi:type="dcterms:W3CDTF">2021-06-23T20:36:00Z</dcterms:modified>
</cp:coreProperties>
</file>